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2EB" w:rsidRPr="00A779F9" w:rsidRDefault="00A779F9" w:rsidP="00384E4B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Student Assignment Chart</w:t>
      </w:r>
    </w:p>
    <w:p w:rsidR="00814CB4" w:rsidRDefault="00413982" w:rsidP="00384E4B">
      <w:pPr>
        <w:rPr>
          <w:rFonts w:ascii="Times New Roman" w:hAnsi="Times New Roman"/>
        </w:rPr>
      </w:pPr>
      <w:r w:rsidRPr="003F7FF5">
        <w:rPr>
          <w:rFonts w:ascii="Times New Roman" w:hAnsi="Times New Roman"/>
        </w:rPr>
        <w:t xml:space="preserve">Use this chart to track your progress. </w:t>
      </w:r>
    </w:p>
    <w:p w:rsidR="00A779F9" w:rsidRPr="003F7FF5" w:rsidRDefault="00A779F9" w:rsidP="00384E4B">
      <w:pPr>
        <w:rPr>
          <w:rFonts w:ascii="Times New Roman" w:hAnsi="Times New Roman"/>
        </w:rPr>
      </w:pPr>
    </w:p>
    <w:tbl>
      <w:tblPr>
        <w:tblStyle w:val="TableGrid"/>
        <w:tblW w:w="0" w:type="auto"/>
        <w:tblLayout w:type="fixed"/>
        <w:tblLook w:val="04A0"/>
      </w:tblPr>
      <w:tblGrid>
        <w:gridCol w:w="1548"/>
        <w:gridCol w:w="1260"/>
        <w:gridCol w:w="6212"/>
        <w:gridCol w:w="1420"/>
      </w:tblGrid>
      <w:tr w:rsidR="00DD3F54" w:rsidRPr="003F7FF5" w:rsidTr="00075E73">
        <w:tc>
          <w:tcPr>
            <w:tcW w:w="1548" w:type="dxa"/>
          </w:tcPr>
          <w:p w:rsidR="00DD3F54" w:rsidRPr="003F7FF5" w:rsidRDefault="00DD3F54" w:rsidP="00DD3F54">
            <w:pPr>
              <w:jc w:val="center"/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Resource</w:t>
            </w:r>
          </w:p>
        </w:tc>
        <w:tc>
          <w:tcPr>
            <w:tcW w:w="1260" w:type="dxa"/>
          </w:tcPr>
          <w:p w:rsidR="00DD3F54" w:rsidRPr="003F7FF5" w:rsidRDefault="00DD3F54" w:rsidP="00DD3F54">
            <w:pPr>
              <w:jc w:val="center"/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Date Assigned</w:t>
            </w:r>
          </w:p>
        </w:tc>
        <w:tc>
          <w:tcPr>
            <w:tcW w:w="6212" w:type="dxa"/>
          </w:tcPr>
          <w:p w:rsidR="00DD3F54" w:rsidRPr="003F7FF5" w:rsidRDefault="00DD3F54" w:rsidP="00DD3F54">
            <w:pPr>
              <w:jc w:val="center"/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Activity</w:t>
            </w:r>
          </w:p>
        </w:tc>
        <w:tc>
          <w:tcPr>
            <w:tcW w:w="1420" w:type="dxa"/>
          </w:tcPr>
          <w:p w:rsidR="00DD3F54" w:rsidRPr="003F7FF5" w:rsidRDefault="00DD3F54" w:rsidP="00DD3F54">
            <w:pPr>
              <w:jc w:val="center"/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Date</w:t>
            </w:r>
          </w:p>
          <w:p w:rsidR="00DD3F54" w:rsidRPr="003F7FF5" w:rsidRDefault="00DD3F54" w:rsidP="00DD3F54">
            <w:pPr>
              <w:jc w:val="center"/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Completed</w:t>
            </w:r>
          </w:p>
        </w:tc>
      </w:tr>
    </w:tbl>
    <w:p w:rsidR="008D7026" w:rsidRDefault="008D7026" w:rsidP="00384E4B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548"/>
        <w:gridCol w:w="1350"/>
        <w:gridCol w:w="6120"/>
        <w:gridCol w:w="1422"/>
      </w:tblGrid>
      <w:tr w:rsidR="00DD4C66" w:rsidRPr="003F7FF5" w:rsidTr="00075E73">
        <w:trPr>
          <w:trHeight w:val="332"/>
        </w:trPr>
        <w:tc>
          <w:tcPr>
            <w:tcW w:w="1548" w:type="dxa"/>
            <w:vMerge w:val="restart"/>
          </w:tcPr>
          <w:p w:rsidR="00DD4C66" w:rsidRDefault="00DD4C66" w:rsidP="00400C87">
            <w:pPr>
              <w:rPr>
                <w:rFonts w:ascii="Times New Roman" w:hAnsi="Times New Roman"/>
                <w:b/>
              </w:rPr>
            </w:pPr>
          </w:p>
          <w:p w:rsidR="00DD4C66" w:rsidRPr="003F7FF5" w:rsidRDefault="00DD4C66" w:rsidP="00400C87">
            <w:pPr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Oxford</w:t>
            </w:r>
          </w:p>
          <w:p w:rsidR="00DD4C66" w:rsidRPr="003F7FF5" w:rsidRDefault="00DD4C66" w:rsidP="00400C87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Pictur</w:t>
            </w:r>
            <w:r w:rsidRPr="003F7FF5">
              <w:rPr>
                <w:rFonts w:ascii="Times New Roman" w:hAnsi="Times New Roman"/>
                <w:b/>
              </w:rPr>
              <w:t xml:space="preserve">e </w:t>
            </w:r>
          </w:p>
          <w:p w:rsidR="00DD4C66" w:rsidRPr="003F7FF5" w:rsidRDefault="00DD4C66" w:rsidP="00400C87">
            <w:pPr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Dictionary</w:t>
            </w:r>
          </w:p>
          <w:p w:rsidR="00DD4C66" w:rsidRPr="003F7FF5" w:rsidRDefault="00DD4C66" w:rsidP="00400C87">
            <w:pPr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2</w:t>
            </w:r>
            <w:r w:rsidRPr="003F7FF5">
              <w:rPr>
                <w:rFonts w:ascii="Times New Roman" w:hAnsi="Times New Roman"/>
                <w:b/>
                <w:vertAlign w:val="superscript"/>
              </w:rPr>
              <w:t>nd</w:t>
            </w:r>
            <w:r w:rsidRPr="003F7FF5">
              <w:rPr>
                <w:rFonts w:ascii="Times New Roman" w:hAnsi="Times New Roman"/>
                <w:b/>
              </w:rPr>
              <w:t xml:space="preserve"> Ed.</w:t>
            </w:r>
          </w:p>
        </w:tc>
        <w:tc>
          <w:tcPr>
            <w:tcW w:w="1350" w:type="dxa"/>
          </w:tcPr>
          <w:p w:rsidR="00DD4C66" w:rsidRPr="003F7FF5" w:rsidRDefault="00DD4C66" w:rsidP="00AB5577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DD4C66" w:rsidRDefault="00DD4C66" w:rsidP="00400C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Vocabulary</w:t>
            </w:r>
          </w:p>
        </w:tc>
        <w:tc>
          <w:tcPr>
            <w:tcW w:w="1422" w:type="dxa"/>
          </w:tcPr>
          <w:p w:rsidR="00DD4C66" w:rsidRPr="003F7FF5" w:rsidRDefault="00DD4C66" w:rsidP="00AB5577">
            <w:pPr>
              <w:rPr>
                <w:rFonts w:ascii="Times New Roman" w:hAnsi="Times New Roman"/>
              </w:rPr>
            </w:pPr>
          </w:p>
        </w:tc>
      </w:tr>
      <w:tr w:rsidR="00DD4C66" w:rsidRPr="003F7FF5" w:rsidTr="00075E73">
        <w:trPr>
          <w:trHeight w:val="575"/>
        </w:trPr>
        <w:tc>
          <w:tcPr>
            <w:tcW w:w="1548" w:type="dxa"/>
            <w:vMerge/>
          </w:tcPr>
          <w:p w:rsidR="00DD4C66" w:rsidRPr="003F7FF5" w:rsidRDefault="00DD4C66" w:rsidP="00400C87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DD4C66" w:rsidRPr="003F7FF5" w:rsidRDefault="00DD4C66" w:rsidP="00AB5577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DD4C66" w:rsidRDefault="00DD4C66" w:rsidP="00400C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Numbers Page 16</w:t>
            </w:r>
          </w:p>
          <w:p w:rsidR="00DD4C66" w:rsidRPr="003F7FF5" w:rsidRDefault="00DD4C66" w:rsidP="00400C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Listen to the Words: CD #1 Track 12</w:t>
            </w:r>
          </w:p>
        </w:tc>
        <w:tc>
          <w:tcPr>
            <w:tcW w:w="1422" w:type="dxa"/>
          </w:tcPr>
          <w:p w:rsidR="00DD4C66" w:rsidRPr="003F7FF5" w:rsidRDefault="00DD4C66" w:rsidP="00AB5577">
            <w:pPr>
              <w:rPr>
                <w:rFonts w:ascii="Times New Roman" w:hAnsi="Times New Roman"/>
              </w:rPr>
            </w:pPr>
          </w:p>
        </w:tc>
      </w:tr>
      <w:tr w:rsidR="00DD4C66" w:rsidRPr="003F7FF5" w:rsidTr="00DD4C66">
        <w:trPr>
          <w:trHeight w:val="332"/>
        </w:trPr>
        <w:tc>
          <w:tcPr>
            <w:tcW w:w="1548" w:type="dxa"/>
            <w:vMerge/>
          </w:tcPr>
          <w:p w:rsidR="00DD4C66" w:rsidRPr="003F7FF5" w:rsidRDefault="00DD4C66" w:rsidP="00AB5577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DD4C66" w:rsidRPr="003F7FF5" w:rsidRDefault="00DD4C66" w:rsidP="00AB5577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DD4C66" w:rsidRPr="003F7FF5" w:rsidRDefault="00DD4C66" w:rsidP="00400C87">
            <w:pPr>
              <w:rPr>
                <w:rFonts w:ascii="Times New Roman" w:hAnsi="Times New Roman"/>
              </w:rPr>
            </w:pPr>
            <w:r w:rsidRPr="003F7FF5">
              <w:rPr>
                <w:rFonts w:ascii="Times New Roman" w:hAnsi="Times New Roman"/>
              </w:rPr>
              <w:t xml:space="preserve">High Beginning Workbook Page </w:t>
            </w: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422" w:type="dxa"/>
          </w:tcPr>
          <w:p w:rsidR="00DD4C66" w:rsidRPr="003F7FF5" w:rsidRDefault="00DD4C66" w:rsidP="00AB5577">
            <w:pPr>
              <w:rPr>
                <w:rFonts w:ascii="Times New Roman" w:hAnsi="Times New Roman"/>
              </w:rPr>
            </w:pPr>
          </w:p>
        </w:tc>
      </w:tr>
      <w:tr w:rsidR="00DD4C66" w:rsidRPr="003F7FF5" w:rsidTr="00075E73">
        <w:tc>
          <w:tcPr>
            <w:tcW w:w="1548" w:type="dxa"/>
            <w:vMerge/>
          </w:tcPr>
          <w:p w:rsidR="00DD4C66" w:rsidRPr="003F7FF5" w:rsidRDefault="00DD4C66" w:rsidP="00AB5577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DD4C66" w:rsidRPr="003F7FF5" w:rsidRDefault="00DD4C66" w:rsidP="00AB5577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DD4C66" w:rsidRPr="003F7FF5" w:rsidRDefault="00DD4C66" w:rsidP="00400C87">
            <w:pPr>
              <w:rPr>
                <w:rFonts w:ascii="Times New Roman" w:hAnsi="Times New Roman"/>
              </w:rPr>
            </w:pPr>
            <w:r w:rsidRPr="003F7FF5">
              <w:rPr>
                <w:rFonts w:ascii="Times New Roman" w:hAnsi="Times New Roman"/>
              </w:rPr>
              <w:t xml:space="preserve">Low Intermediate Workbook Page </w:t>
            </w: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422" w:type="dxa"/>
          </w:tcPr>
          <w:p w:rsidR="00DD4C66" w:rsidRPr="003F7FF5" w:rsidRDefault="00DD4C66" w:rsidP="00AB5577">
            <w:pPr>
              <w:rPr>
                <w:rFonts w:ascii="Times New Roman" w:hAnsi="Times New Roman"/>
              </w:rPr>
            </w:pPr>
          </w:p>
        </w:tc>
      </w:tr>
      <w:tr w:rsidR="00DD4C66" w:rsidRPr="003F7FF5" w:rsidTr="00075E73">
        <w:tc>
          <w:tcPr>
            <w:tcW w:w="1548" w:type="dxa"/>
            <w:vMerge/>
          </w:tcPr>
          <w:p w:rsidR="00DD4C66" w:rsidRPr="003F7FF5" w:rsidRDefault="00DD4C66" w:rsidP="00AB5577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DD4C66" w:rsidRPr="003F7FF5" w:rsidRDefault="00DD4C66" w:rsidP="00AB5577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DD4C66" w:rsidRPr="00DD4C66" w:rsidRDefault="00DD4C66" w:rsidP="00090E8B">
            <w:pPr>
              <w:rPr>
                <w:rFonts w:ascii="Times New Roman" w:hAnsi="Times New Roman"/>
                <w:i/>
              </w:rPr>
            </w:pPr>
            <w:r w:rsidRPr="00DD4C66">
              <w:rPr>
                <w:rFonts w:ascii="Times New Roman" w:hAnsi="Times New Roman"/>
                <w:i/>
              </w:rPr>
              <w:t>Extended Study –</w:t>
            </w:r>
          </w:p>
          <w:p w:rsidR="00DD4C66" w:rsidRPr="00DD4C66" w:rsidRDefault="00DD4C66" w:rsidP="00090E8B">
            <w:pPr>
              <w:rPr>
                <w:rFonts w:ascii="Times New Roman" w:hAnsi="Times New Roman"/>
                <w:i/>
              </w:rPr>
            </w:pPr>
            <w:r w:rsidRPr="00DD4C66">
              <w:rPr>
                <w:rFonts w:ascii="Times New Roman" w:hAnsi="Times New Roman"/>
                <w:i/>
              </w:rPr>
              <w:t xml:space="preserve">Mathematics Page 192-193 </w:t>
            </w:r>
          </w:p>
          <w:p w:rsidR="00DD4C66" w:rsidRPr="00DD4C66" w:rsidRDefault="00DD4C66" w:rsidP="00090E8B">
            <w:pPr>
              <w:rPr>
                <w:rFonts w:ascii="Times New Roman" w:hAnsi="Times New Roman"/>
                <w:i/>
              </w:rPr>
            </w:pPr>
            <w:r w:rsidRPr="00DD4C66">
              <w:rPr>
                <w:rFonts w:ascii="Times New Roman" w:hAnsi="Times New Roman"/>
                <w:i/>
              </w:rPr>
              <w:t>Listen to the words: CD #4: Track 4</w:t>
            </w:r>
          </w:p>
          <w:p w:rsidR="00DD4C66" w:rsidRPr="00DD4C66" w:rsidRDefault="00DD4C66" w:rsidP="00090E8B">
            <w:pPr>
              <w:rPr>
                <w:rFonts w:ascii="Times New Roman" w:hAnsi="Times New Roman"/>
                <w:i/>
              </w:rPr>
            </w:pPr>
            <w:r w:rsidRPr="00DD4C66">
              <w:rPr>
                <w:rFonts w:ascii="Times New Roman" w:hAnsi="Times New Roman"/>
                <w:i/>
              </w:rPr>
              <w:t>High Beginning Workbook Pages 192-193</w:t>
            </w:r>
          </w:p>
          <w:p w:rsidR="00DD4C66" w:rsidRPr="003F7FF5" w:rsidRDefault="00DD4C66" w:rsidP="00090E8B">
            <w:pPr>
              <w:rPr>
                <w:rFonts w:ascii="Times New Roman" w:hAnsi="Times New Roman"/>
              </w:rPr>
            </w:pPr>
            <w:r w:rsidRPr="00DD4C66">
              <w:rPr>
                <w:rFonts w:ascii="Times New Roman" w:hAnsi="Times New Roman"/>
                <w:i/>
              </w:rPr>
              <w:t>Low Intermediate Workbook Pages 192-193</w:t>
            </w:r>
          </w:p>
        </w:tc>
        <w:tc>
          <w:tcPr>
            <w:tcW w:w="1422" w:type="dxa"/>
          </w:tcPr>
          <w:p w:rsidR="00DD4C66" w:rsidRPr="003F7FF5" w:rsidRDefault="00DD4C66" w:rsidP="00090E8B">
            <w:pPr>
              <w:rPr>
                <w:rFonts w:ascii="Times New Roman" w:hAnsi="Times New Roman"/>
              </w:rPr>
            </w:pPr>
          </w:p>
        </w:tc>
      </w:tr>
    </w:tbl>
    <w:p w:rsidR="000146BD" w:rsidRPr="003F7FF5" w:rsidRDefault="000146BD" w:rsidP="00AB5577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548"/>
        <w:gridCol w:w="1350"/>
        <w:gridCol w:w="6120"/>
        <w:gridCol w:w="1422"/>
      </w:tblGrid>
      <w:tr w:rsidR="00DD3F54" w:rsidRPr="003F7FF5" w:rsidTr="00075E73">
        <w:tc>
          <w:tcPr>
            <w:tcW w:w="1548" w:type="dxa"/>
            <w:vMerge w:val="restart"/>
          </w:tcPr>
          <w:p w:rsidR="00400C87" w:rsidRDefault="00DD3F54" w:rsidP="00400C87">
            <w:pPr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USA</w:t>
            </w:r>
          </w:p>
          <w:p w:rsidR="00DD3F54" w:rsidRPr="003F7FF5" w:rsidRDefault="00DD3F54" w:rsidP="00400C87">
            <w:pPr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 xml:space="preserve"> Lear</w:t>
            </w:r>
            <w:r w:rsidR="003F7FF5" w:rsidRPr="003F7FF5">
              <w:rPr>
                <w:rFonts w:ascii="Times New Roman" w:hAnsi="Times New Roman"/>
                <w:b/>
              </w:rPr>
              <w:t>n</w:t>
            </w:r>
            <w:r w:rsidRPr="003F7FF5">
              <w:rPr>
                <w:rFonts w:ascii="Times New Roman" w:hAnsi="Times New Roman"/>
                <w:b/>
              </w:rPr>
              <w:t>s</w:t>
            </w:r>
          </w:p>
          <w:p w:rsidR="003F7FF5" w:rsidRPr="00400C87" w:rsidRDefault="00DD3F54" w:rsidP="00400C87">
            <w:pPr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Website</w:t>
            </w:r>
          </w:p>
        </w:tc>
        <w:tc>
          <w:tcPr>
            <w:tcW w:w="1350" w:type="dxa"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Pr="003F7FF5" w:rsidRDefault="00400C87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Vocabulary</w:t>
            </w:r>
          </w:p>
        </w:tc>
        <w:tc>
          <w:tcPr>
            <w:tcW w:w="1422" w:type="dxa"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</w:tr>
      <w:tr w:rsidR="00DD3F54" w:rsidRPr="003F7FF5" w:rsidTr="00075E73">
        <w:trPr>
          <w:trHeight w:val="638"/>
        </w:trPr>
        <w:tc>
          <w:tcPr>
            <w:tcW w:w="1548" w:type="dxa"/>
            <w:vMerge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DD4C66" w:rsidRPr="003F7FF5" w:rsidRDefault="00DD4C66" w:rsidP="00DD4C66">
            <w:pPr>
              <w:rPr>
                <w:rFonts w:ascii="Times New Roman" w:hAnsi="Times New Roman"/>
              </w:rPr>
            </w:pPr>
            <w:r w:rsidRPr="003F7FF5">
              <w:rPr>
                <w:rFonts w:ascii="Times New Roman" w:hAnsi="Times New Roman"/>
              </w:rPr>
              <w:t>First English Course</w:t>
            </w:r>
          </w:p>
          <w:p w:rsidR="00DD3F54" w:rsidRPr="003F7FF5" w:rsidRDefault="00DD4C66" w:rsidP="00DD4C66">
            <w:pPr>
              <w:rPr>
                <w:rFonts w:ascii="Times New Roman" w:hAnsi="Times New Roman"/>
              </w:rPr>
            </w:pPr>
            <w:r w:rsidRPr="003F7FF5">
              <w:rPr>
                <w:rFonts w:ascii="Times New Roman" w:hAnsi="Times New Roman"/>
              </w:rPr>
              <w:t xml:space="preserve">Unit </w:t>
            </w:r>
            <w:r>
              <w:rPr>
                <w:rFonts w:ascii="Times New Roman" w:hAnsi="Times New Roman"/>
              </w:rPr>
              <w:t>3: Numbers</w:t>
            </w:r>
          </w:p>
        </w:tc>
        <w:tc>
          <w:tcPr>
            <w:tcW w:w="1422" w:type="dxa"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</w:tr>
    </w:tbl>
    <w:p w:rsidR="000146BD" w:rsidRPr="003F7FF5" w:rsidRDefault="000146BD" w:rsidP="00AB5577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548"/>
        <w:gridCol w:w="1350"/>
        <w:gridCol w:w="6120"/>
        <w:gridCol w:w="1422"/>
      </w:tblGrid>
      <w:tr w:rsidR="00DD3F54" w:rsidRPr="003F7FF5" w:rsidTr="00075E73">
        <w:tc>
          <w:tcPr>
            <w:tcW w:w="1548" w:type="dxa"/>
            <w:vMerge w:val="restart"/>
          </w:tcPr>
          <w:p w:rsidR="00DD3F54" w:rsidRPr="00400C87" w:rsidRDefault="00400C87" w:rsidP="00400C87">
            <w:pPr>
              <w:rPr>
                <w:rFonts w:ascii="Times New Roman" w:hAnsi="Times New Roman"/>
                <w:b/>
              </w:rPr>
            </w:pPr>
            <w:r w:rsidRPr="00400C87">
              <w:rPr>
                <w:rFonts w:ascii="Times New Roman" w:hAnsi="Times New Roman"/>
                <w:b/>
              </w:rPr>
              <w:t xml:space="preserve">Basic Grammar </w:t>
            </w:r>
          </w:p>
          <w:p w:rsidR="00400C87" w:rsidRPr="003F7FF5" w:rsidRDefault="00400C87" w:rsidP="00400C87">
            <w:pPr>
              <w:rPr>
                <w:rFonts w:ascii="Times New Roman" w:hAnsi="Times New Roman"/>
              </w:rPr>
            </w:pPr>
            <w:r w:rsidRPr="00400C87">
              <w:rPr>
                <w:rFonts w:ascii="Times New Roman" w:hAnsi="Times New Roman"/>
                <w:b/>
              </w:rPr>
              <w:t>In Use</w:t>
            </w:r>
          </w:p>
        </w:tc>
        <w:tc>
          <w:tcPr>
            <w:tcW w:w="1350" w:type="dxa"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Default="003F7FF5" w:rsidP="008916BD">
            <w:pPr>
              <w:rPr>
                <w:rFonts w:ascii="Times New Roman" w:hAnsi="Times New Roman"/>
              </w:rPr>
            </w:pPr>
            <w:r w:rsidRPr="003F7FF5">
              <w:rPr>
                <w:rFonts w:ascii="Times New Roman" w:hAnsi="Times New Roman"/>
              </w:rPr>
              <w:t xml:space="preserve">Unit </w:t>
            </w:r>
            <w:proofErr w:type="gramStart"/>
            <w:r w:rsidR="00DD4C66">
              <w:rPr>
                <w:rFonts w:ascii="Times New Roman" w:hAnsi="Times New Roman"/>
              </w:rPr>
              <w:t>17  How</w:t>
            </w:r>
            <w:proofErr w:type="gramEnd"/>
            <w:r w:rsidR="00DD4C66">
              <w:rPr>
                <w:rFonts w:ascii="Times New Roman" w:hAnsi="Times New Roman"/>
              </w:rPr>
              <w:t xml:space="preserve"> Long have you…? </w:t>
            </w:r>
          </w:p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422" w:type="dxa"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</w:tr>
      <w:tr w:rsidR="00DD3F54" w:rsidTr="00075E73">
        <w:tc>
          <w:tcPr>
            <w:tcW w:w="1548" w:type="dxa"/>
            <w:vMerge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Default="003F7FF5" w:rsidP="008916BD">
            <w:pPr>
              <w:rPr>
                <w:rFonts w:ascii="Times New Roman" w:hAnsi="Times New Roman"/>
              </w:rPr>
            </w:pPr>
            <w:r w:rsidRPr="003F7FF5">
              <w:rPr>
                <w:rFonts w:ascii="Times New Roman" w:hAnsi="Times New Roman"/>
              </w:rPr>
              <w:t xml:space="preserve">Unit </w:t>
            </w:r>
            <w:r w:rsidR="00DD4C66">
              <w:rPr>
                <w:rFonts w:ascii="Times New Roman" w:hAnsi="Times New Roman"/>
              </w:rPr>
              <w:t>67 Flower(s) and bus(</w:t>
            </w:r>
            <w:proofErr w:type="spellStart"/>
            <w:r w:rsidR="00DD4C66">
              <w:rPr>
                <w:rFonts w:ascii="Times New Roman" w:hAnsi="Times New Roman"/>
              </w:rPr>
              <w:t>es</w:t>
            </w:r>
            <w:proofErr w:type="spellEnd"/>
            <w:r w:rsidR="00DD4C66">
              <w:rPr>
                <w:rFonts w:ascii="Times New Roman" w:hAnsi="Times New Roman"/>
              </w:rPr>
              <w:t>) (Singular and Plural)</w:t>
            </w:r>
          </w:p>
          <w:p w:rsidR="00A779F9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422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</w:tr>
    </w:tbl>
    <w:p w:rsidR="000146BD" w:rsidRDefault="000146BD" w:rsidP="00AB5577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548"/>
        <w:gridCol w:w="1350"/>
        <w:gridCol w:w="6120"/>
        <w:gridCol w:w="1422"/>
      </w:tblGrid>
      <w:tr w:rsidR="00DD3F54" w:rsidTr="00075E73">
        <w:tc>
          <w:tcPr>
            <w:tcW w:w="1548" w:type="dxa"/>
            <w:vMerge w:val="restart"/>
          </w:tcPr>
          <w:p w:rsidR="00DD3F54" w:rsidRPr="007616F5" w:rsidRDefault="00DD3F54" w:rsidP="00400C87">
            <w:pPr>
              <w:rPr>
                <w:rFonts w:ascii="Times New Roman" w:hAnsi="Times New Roman"/>
                <w:b/>
              </w:rPr>
            </w:pPr>
            <w:proofErr w:type="spellStart"/>
            <w:r w:rsidRPr="007616F5">
              <w:rPr>
                <w:rFonts w:ascii="Times New Roman" w:hAnsi="Times New Roman"/>
                <w:b/>
              </w:rPr>
              <w:t>Sed</w:t>
            </w:r>
            <w:proofErr w:type="spellEnd"/>
            <w:r w:rsidRPr="007616F5">
              <w:rPr>
                <w:rFonts w:ascii="Times New Roman" w:hAnsi="Times New Roman"/>
                <w:b/>
              </w:rPr>
              <w:t xml:space="preserve"> de </w:t>
            </w:r>
          </w:p>
          <w:p w:rsidR="00DD3F54" w:rsidRDefault="00DD3F54" w:rsidP="00400C87">
            <w:pPr>
              <w:rPr>
                <w:rFonts w:ascii="Times New Roman" w:hAnsi="Times New Roman"/>
              </w:rPr>
            </w:pPr>
            <w:r w:rsidRPr="007616F5">
              <w:rPr>
                <w:rFonts w:ascii="Times New Roman" w:hAnsi="Times New Roman"/>
                <w:b/>
              </w:rPr>
              <w:t>Saber</w:t>
            </w:r>
          </w:p>
        </w:tc>
        <w:tc>
          <w:tcPr>
            <w:tcW w:w="135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DD3F54" w:rsidRDefault="00400C87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Vocabulary</w:t>
            </w:r>
          </w:p>
        </w:tc>
        <w:tc>
          <w:tcPr>
            <w:tcW w:w="1422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</w:tr>
      <w:tr w:rsidR="00DD3F54" w:rsidTr="00075E73">
        <w:tc>
          <w:tcPr>
            <w:tcW w:w="1548" w:type="dxa"/>
            <w:vMerge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DD3F54" w:rsidRDefault="00400C87" w:rsidP="008916BD">
            <w:pPr>
              <w:rPr>
                <w:rFonts w:ascii="Times New Roman" w:hAnsi="Times New Roman"/>
              </w:rPr>
            </w:pPr>
            <w:r w:rsidRPr="00400C87">
              <w:rPr>
                <w:rFonts w:ascii="Times New Roman" w:hAnsi="Times New Roman"/>
              </w:rPr>
              <w:t xml:space="preserve">Book 1: Pages </w:t>
            </w:r>
            <w:r w:rsidR="00DD4C66">
              <w:rPr>
                <w:rFonts w:ascii="Times New Roman" w:hAnsi="Times New Roman"/>
              </w:rPr>
              <w:t>14-15</w:t>
            </w:r>
          </w:p>
        </w:tc>
        <w:tc>
          <w:tcPr>
            <w:tcW w:w="1422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</w:tr>
      <w:tr w:rsidR="00DD4C66" w:rsidTr="00075E73">
        <w:tc>
          <w:tcPr>
            <w:tcW w:w="1548" w:type="dxa"/>
          </w:tcPr>
          <w:p w:rsidR="00DD4C66" w:rsidRDefault="00DD4C66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DD4C66" w:rsidRDefault="00DD4C66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DD4C66" w:rsidRPr="00400C87" w:rsidRDefault="00DD4C66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Book 6: Pages 8-9</w:t>
            </w:r>
          </w:p>
        </w:tc>
        <w:tc>
          <w:tcPr>
            <w:tcW w:w="1422" w:type="dxa"/>
          </w:tcPr>
          <w:p w:rsidR="00DD4C66" w:rsidRDefault="00DD4C66" w:rsidP="008916BD">
            <w:pPr>
              <w:rPr>
                <w:rFonts w:ascii="Times New Roman" w:hAnsi="Times New Roman"/>
              </w:rPr>
            </w:pPr>
          </w:p>
        </w:tc>
      </w:tr>
    </w:tbl>
    <w:p w:rsidR="000146BD" w:rsidRDefault="000146BD" w:rsidP="00AB5577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548"/>
        <w:gridCol w:w="1350"/>
        <w:gridCol w:w="6120"/>
        <w:gridCol w:w="1422"/>
      </w:tblGrid>
      <w:tr w:rsidR="00A779F9" w:rsidRPr="003F7FF5" w:rsidTr="00A779F9">
        <w:trPr>
          <w:trHeight w:val="377"/>
        </w:trPr>
        <w:tc>
          <w:tcPr>
            <w:tcW w:w="1548" w:type="dxa"/>
            <w:vMerge w:val="restart"/>
          </w:tcPr>
          <w:p w:rsidR="00A779F9" w:rsidRDefault="00A779F9" w:rsidP="008916B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Other</w:t>
            </w:r>
          </w:p>
          <w:p w:rsidR="00A779F9" w:rsidRPr="00400C87" w:rsidRDefault="00A779F9" w:rsidP="008916B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Vocabulary</w:t>
            </w:r>
          </w:p>
        </w:tc>
        <w:tc>
          <w:tcPr>
            <w:tcW w:w="1350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English/Spanish Dairy Vocabulary</w:t>
            </w:r>
          </w:p>
        </w:tc>
        <w:tc>
          <w:tcPr>
            <w:tcW w:w="1422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</w:tr>
      <w:tr w:rsidR="00A779F9" w:rsidRPr="003F7FF5" w:rsidTr="008916BD">
        <w:trPr>
          <w:trHeight w:val="377"/>
        </w:trPr>
        <w:tc>
          <w:tcPr>
            <w:tcW w:w="1548" w:type="dxa"/>
            <w:vMerge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English/Spanish Cognates</w:t>
            </w:r>
          </w:p>
        </w:tc>
        <w:tc>
          <w:tcPr>
            <w:tcW w:w="1422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</w:tr>
      <w:tr w:rsidR="00A779F9" w:rsidRPr="003F7FF5" w:rsidTr="008916BD">
        <w:trPr>
          <w:trHeight w:val="377"/>
        </w:trPr>
        <w:tc>
          <w:tcPr>
            <w:tcW w:w="1548" w:type="dxa"/>
            <w:vMerge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A779F9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422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</w:tr>
    </w:tbl>
    <w:p w:rsidR="00075E73" w:rsidRDefault="00075E73" w:rsidP="00AB5577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548"/>
        <w:gridCol w:w="1350"/>
        <w:gridCol w:w="6120"/>
        <w:gridCol w:w="1422"/>
      </w:tblGrid>
      <w:tr w:rsidR="00DD3F54" w:rsidTr="00075E73">
        <w:tc>
          <w:tcPr>
            <w:tcW w:w="1548" w:type="dxa"/>
            <w:vMerge w:val="restart"/>
          </w:tcPr>
          <w:p w:rsidR="00DD3F54" w:rsidRPr="00F22ADC" w:rsidRDefault="00F22ADC" w:rsidP="00075E73">
            <w:pPr>
              <w:rPr>
                <w:rFonts w:ascii="Times New Roman" w:hAnsi="Times New Roman"/>
                <w:b/>
              </w:rPr>
            </w:pPr>
            <w:r w:rsidRPr="00F22ADC">
              <w:rPr>
                <w:rFonts w:ascii="Times New Roman" w:hAnsi="Times New Roman"/>
                <w:b/>
              </w:rPr>
              <w:t>Other Activit</w:t>
            </w:r>
            <w:r>
              <w:rPr>
                <w:rFonts w:ascii="Times New Roman" w:hAnsi="Times New Roman"/>
                <w:b/>
              </w:rPr>
              <w:t>ies</w:t>
            </w:r>
          </w:p>
        </w:tc>
        <w:tc>
          <w:tcPr>
            <w:tcW w:w="135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DD3F54" w:rsidRDefault="00213FA3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Where Does It Come From?</w:t>
            </w:r>
          </w:p>
        </w:tc>
        <w:tc>
          <w:tcPr>
            <w:tcW w:w="1422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</w:tr>
      <w:tr w:rsidR="00DD3F54" w:rsidTr="00075E73">
        <w:tc>
          <w:tcPr>
            <w:tcW w:w="1548" w:type="dxa"/>
            <w:vMerge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DD3F54" w:rsidRPr="00075E73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DD3F54" w:rsidRPr="00075E73" w:rsidRDefault="00213FA3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Check Your Knowledge – Where Does It Come From?</w:t>
            </w:r>
          </w:p>
        </w:tc>
        <w:tc>
          <w:tcPr>
            <w:tcW w:w="1422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</w:tr>
      <w:tr w:rsidR="00DD3F54" w:rsidTr="00075E73">
        <w:tc>
          <w:tcPr>
            <w:tcW w:w="1548" w:type="dxa"/>
            <w:vMerge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422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</w:tr>
    </w:tbl>
    <w:p w:rsidR="007616F5" w:rsidRPr="00010663" w:rsidRDefault="007616F5" w:rsidP="00DD3F54">
      <w:pPr>
        <w:rPr>
          <w:rFonts w:ascii="Times New Roman" w:hAnsi="Times New Roman"/>
        </w:rPr>
      </w:pPr>
    </w:p>
    <w:sectPr w:rsidR="007616F5" w:rsidRPr="00010663" w:rsidSect="00877D9F">
      <w:headerReference w:type="default" r:id="rId7"/>
      <w:footerReference w:type="default" r:id="rId8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1ACD" w:rsidRDefault="00C91ACD" w:rsidP="00814CB4">
      <w:r>
        <w:separator/>
      </w:r>
    </w:p>
  </w:endnote>
  <w:endnote w:type="continuationSeparator" w:id="1">
    <w:p w:rsidR="00C91ACD" w:rsidRDefault="00C91ACD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982" w:rsidRPr="00010663" w:rsidRDefault="00413982">
    <w:pPr>
      <w:pStyle w:val="Footer"/>
      <w:rPr>
        <w:rFonts w:ascii="Times New Roman" w:hAnsi="Times New Roman" w:cs="Times New Roman"/>
      </w:rPr>
    </w:pPr>
    <w:r w:rsidRPr="00010663">
      <w:rPr>
        <w:rFonts w:ascii="Times New Roman" w:hAnsi="Times New Roman" w:cs="Times New Roman"/>
      </w:rPr>
      <w:t>ESL Dairy Curriculum</w:t>
    </w:r>
  </w:p>
  <w:p w:rsidR="00413982" w:rsidRPr="00010663" w:rsidRDefault="00413982">
    <w:pPr>
      <w:pStyle w:val="Footer"/>
      <w:rPr>
        <w:rFonts w:ascii="Times New Roman" w:hAnsi="Times New Roman" w:cs="Times New Roman"/>
      </w:rPr>
    </w:pPr>
    <w:r w:rsidRPr="00010663">
      <w:rPr>
        <w:rFonts w:ascii="Times New Roman" w:hAnsi="Times New Roman" w:cs="Times New Roman"/>
      </w:rPr>
      <w:t>Northwest Iowa Community College</w:t>
    </w:r>
  </w:p>
  <w:p w:rsidR="00413982" w:rsidRPr="00010663" w:rsidRDefault="00413982">
    <w:pPr>
      <w:pStyle w:val="Footer"/>
      <w:rPr>
        <w:rFonts w:ascii="Times New Roman" w:hAnsi="Times New Roman" w:cs="Times New Roman"/>
      </w:rPr>
    </w:pPr>
    <w:r w:rsidRPr="00010663">
      <w:rPr>
        <w:rFonts w:ascii="Times New Roman" w:hAnsi="Times New Roman" w:cs="Times New Roman"/>
      </w:rPr>
      <w:t>2009</w:t>
    </w:r>
  </w:p>
  <w:p w:rsidR="00413982" w:rsidRPr="00010663" w:rsidRDefault="00413982" w:rsidP="005E47D6">
    <w:pPr>
      <w:pStyle w:val="Foo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1ACD" w:rsidRDefault="00C91ACD" w:rsidP="00814CB4">
      <w:r>
        <w:separator/>
      </w:r>
    </w:p>
  </w:footnote>
  <w:footnote w:type="continuationSeparator" w:id="1">
    <w:p w:rsidR="00C91ACD" w:rsidRDefault="00C91ACD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982" w:rsidRPr="00010663" w:rsidRDefault="00413982">
    <w:pPr>
      <w:pStyle w:val="Header"/>
      <w:rPr>
        <w:rFonts w:ascii="Times New Roman" w:hAnsi="Times New Roman"/>
        <w:color w:val="4F6228" w:themeColor="accent3" w:themeShade="80"/>
        <w:sz w:val="32"/>
        <w:szCs w:val="32"/>
      </w:rPr>
    </w:pPr>
    <w:r w:rsidRPr="00010663">
      <w:rPr>
        <w:rFonts w:ascii="Times New Roman" w:hAnsi="Times New Roman"/>
        <w:color w:val="4F6228" w:themeColor="accent3" w:themeShade="80"/>
        <w:sz w:val="32"/>
        <w:szCs w:val="32"/>
      </w:rPr>
      <w:t xml:space="preserve">Lesson </w:t>
    </w:r>
    <w:r w:rsidR="00213FA3">
      <w:rPr>
        <w:rFonts w:ascii="Times New Roman" w:hAnsi="Times New Roman"/>
        <w:color w:val="4F6228" w:themeColor="accent3" w:themeShade="80"/>
        <w:sz w:val="32"/>
        <w:szCs w:val="32"/>
      </w:rPr>
      <w:t>6 Numbers</w:t>
    </w:r>
  </w:p>
  <w:p w:rsidR="00413982" w:rsidRDefault="0041398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56125"/>
    <w:multiLevelType w:val="hybridMultilevel"/>
    <w:tmpl w:val="043CB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2AFF2E30"/>
    <w:multiLevelType w:val="hybridMultilevel"/>
    <w:tmpl w:val="5D504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9F633C"/>
    <w:multiLevelType w:val="hybridMultilevel"/>
    <w:tmpl w:val="710C6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4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15"/>
  </w:num>
  <w:num w:numId="4">
    <w:abstractNumId w:val="6"/>
  </w:num>
  <w:num w:numId="5">
    <w:abstractNumId w:val="9"/>
  </w:num>
  <w:num w:numId="6">
    <w:abstractNumId w:val="16"/>
  </w:num>
  <w:num w:numId="7">
    <w:abstractNumId w:val="13"/>
  </w:num>
  <w:num w:numId="8">
    <w:abstractNumId w:val="18"/>
  </w:num>
  <w:num w:numId="9">
    <w:abstractNumId w:val="12"/>
  </w:num>
  <w:num w:numId="10">
    <w:abstractNumId w:val="8"/>
  </w:num>
  <w:num w:numId="11">
    <w:abstractNumId w:val="7"/>
  </w:num>
  <w:num w:numId="12">
    <w:abstractNumId w:val="1"/>
  </w:num>
  <w:num w:numId="13">
    <w:abstractNumId w:val="17"/>
  </w:num>
  <w:num w:numId="14">
    <w:abstractNumId w:val="14"/>
  </w:num>
  <w:num w:numId="15">
    <w:abstractNumId w:val="11"/>
  </w:num>
  <w:num w:numId="16">
    <w:abstractNumId w:val="2"/>
  </w:num>
  <w:num w:numId="17">
    <w:abstractNumId w:val="4"/>
  </w:num>
  <w:num w:numId="18">
    <w:abstractNumId w:val="0"/>
  </w:num>
  <w:num w:numId="1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40962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DD4C66"/>
    <w:rsid w:val="00010663"/>
    <w:rsid w:val="000146BD"/>
    <w:rsid w:val="0001591B"/>
    <w:rsid w:val="00026809"/>
    <w:rsid w:val="00035278"/>
    <w:rsid w:val="00037B4B"/>
    <w:rsid w:val="000437D3"/>
    <w:rsid w:val="00047A9A"/>
    <w:rsid w:val="00050330"/>
    <w:rsid w:val="0005214F"/>
    <w:rsid w:val="00063D96"/>
    <w:rsid w:val="00071DDE"/>
    <w:rsid w:val="00075E73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A5DE8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34704"/>
    <w:rsid w:val="00141E4F"/>
    <w:rsid w:val="00143FB2"/>
    <w:rsid w:val="00146610"/>
    <w:rsid w:val="00156783"/>
    <w:rsid w:val="00157D1F"/>
    <w:rsid w:val="001672AF"/>
    <w:rsid w:val="001936A2"/>
    <w:rsid w:val="00194032"/>
    <w:rsid w:val="00197394"/>
    <w:rsid w:val="001A09C0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1B0A"/>
    <w:rsid w:val="00202663"/>
    <w:rsid w:val="0020752D"/>
    <w:rsid w:val="002136A8"/>
    <w:rsid w:val="00213FA3"/>
    <w:rsid w:val="002231A9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159E"/>
    <w:rsid w:val="002E55DB"/>
    <w:rsid w:val="002F4672"/>
    <w:rsid w:val="002F6710"/>
    <w:rsid w:val="002F71F7"/>
    <w:rsid w:val="00303BB8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B78ED"/>
    <w:rsid w:val="003C224C"/>
    <w:rsid w:val="003C4653"/>
    <w:rsid w:val="003E5759"/>
    <w:rsid w:val="003F7198"/>
    <w:rsid w:val="003F7DE3"/>
    <w:rsid w:val="003F7FF5"/>
    <w:rsid w:val="00400C87"/>
    <w:rsid w:val="00407029"/>
    <w:rsid w:val="00407C24"/>
    <w:rsid w:val="00413982"/>
    <w:rsid w:val="0042239C"/>
    <w:rsid w:val="00427822"/>
    <w:rsid w:val="00434E8B"/>
    <w:rsid w:val="004422BF"/>
    <w:rsid w:val="004435E7"/>
    <w:rsid w:val="0045124D"/>
    <w:rsid w:val="00467330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11DF6"/>
    <w:rsid w:val="00512465"/>
    <w:rsid w:val="00514582"/>
    <w:rsid w:val="00514987"/>
    <w:rsid w:val="00515FA2"/>
    <w:rsid w:val="00517515"/>
    <w:rsid w:val="00517CBF"/>
    <w:rsid w:val="00521582"/>
    <w:rsid w:val="005254E8"/>
    <w:rsid w:val="005258DE"/>
    <w:rsid w:val="005342E2"/>
    <w:rsid w:val="005343FC"/>
    <w:rsid w:val="005434EA"/>
    <w:rsid w:val="00544833"/>
    <w:rsid w:val="00545AEC"/>
    <w:rsid w:val="005534DB"/>
    <w:rsid w:val="00554E75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352A"/>
    <w:rsid w:val="005C50EC"/>
    <w:rsid w:val="005D2876"/>
    <w:rsid w:val="005D4991"/>
    <w:rsid w:val="005E1383"/>
    <w:rsid w:val="005E47D6"/>
    <w:rsid w:val="005F44A1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2BB3"/>
    <w:rsid w:val="006C499E"/>
    <w:rsid w:val="006C513D"/>
    <w:rsid w:val="006C73C7"/>
    <w:rsid w:val="006D1918"/>
    <w:rsid w:val="006D25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16F5"/>
    <w:rsid w:val="00767DA5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0E6E"/>
    <w:rsid w:val="00884C6A"/>
    <w:rsid w:val="008913C9"/>
    <w:rsid w:val="00892915"/>
    <w:rsid w:val="008A756D"/>
    <w:rsid w:val="008A76FF"/>
    <w:rsid w:val="008B5450"/>
    <w:rsid w:val="008C424E"/>
    <w:rsid w:val="008D7026"/>
    <w:rsid w:val="00900327"/>
    <w:rsid w:val="009069A7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2CE8"/>
    <w:rsid w:val="009635E1"/>
    <w:rsid w:val="00963B90"/>
    <w:rsid w:val="00965103"/>
    <w:rsid w:val="00986E42"/>
    <w:rsid w:val="00992E10"/>
    <w:rsid w:val="0099552F"/>
    <w:rsid w:val="009C5E6F"/>
    <w:rsid w:val="009D5D07"/>
    <w:rsid w:val="009E6112"/>
    <w:rsid w:val="00A00C00"/>
    <w:rsid w:val="00A06F55"/>
    <w:rsid w:val="00A07CA9"/>
    <w:rsid w:val="00A17D21"/>
    <w:rsid w:val="00A46564"/>
    <w:rsid w:val="00A51BAE"/>
    <w:rsid w:val="00A55E22"/>
    <w:rsid w:val="00A61E9D"/>
    <w:rsid w:val="00A779F9"/>
    <w:rsid w:val="00A80D14"/>
    <w:rsid w:val="00A81B0D"/>
    <w:rsid w:val="00A91242"/>
    <w:rsid w:val="00AA7699"/>
    <w:rsid w:val="00AB40E4"/>
    <w:rsid w:val="00AB5577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151CC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6669"/>
    <w:rsid w:val="00C67649"/>
    <w:rsid w:val="00C77534"/>
    <w:rsid w:val="00C81797"/>
    <w:rsid w:val="00C825D5"/>
    <w:rsid w:val="00C85953"/>
    <w:rsid w:val="00C91ACD"/>
    <w:rsid w:val="00CA4B30"/>
    <w:rsid w:val="00CF3ED2"/>
    <w:rsid w:val="00CF5765"/>
    <w:rsid w:val="00D02524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97210"/>
    <w:rsid w:val="00DA3E44"/>
    <w:rsid w:val="00DB7E17"/>
    <w:rsid w:val="00DC07BB"/>
    <w:rsid w:val="00DD391E"/>
    <w:rsid w:val="00DD3F54"/>
    <w:rsid w:val="00DD4C66"/>
    <w:rsid w:val="00DD7E30"/>
    <w:rsid w:val="00DE1351"/>
    <w:rsid w:val="00DE71C0"/>
    <w:rsid w:val="00DF228A"/>
    <w:rsid w:val="00DF3A60"/>
    <w:rsid w:val="00E02743"/>
    <w:rsid w:val="00E06FD2"/>
    <w:rsid w:val="00E07B12"/>
    <w:rsid w:val="00E22D34"/>
    <w:rsid w:val="00E34BC9"/>
    <w:rsid w:val="00E52F84"/>
    <w:rsid w:val="00E72479"/>
    <w:rsid w:val="00E73611"/>
    <w:rsid w:val="00E74324"/>
    <w:rsid w:val="00E77085"/>
    <w:rsid w:val="00E778EE"/>
    <w:rsid w:val="00E938AF"/>
    <w:rsid w:val="00E97013"/>
    <w:rsid w:val="00EA6595"/>
    <w:rsid w:val="00EA6E10"/>
    <w:rsid w:val="00EB74EB"/>
    <w:rsid w:val="00EC5172"/>
    <w:rsid w:val="00EC66F4"/>
    <w:rsid w:val="00ED1B95"/>
    <w:rsid w:val="00ED5731"/>
    <w:rsid w:val="00ED73D5"/>
    <w:rsid w:val="00EE3255"/>
    <w:rsid w:val="00EE3AAE"/>
    <w:rsid w:val="00EE6BC7"/>
    <w:rsid w:val="00EF01C5"/>
    <w:rsid w:val="00EF1C82"/>
    <w:rsid w:val="00EF3656"/>
    <w:rsid w:val="00EF680E"/>
    <w:rsid w:val="00F046C8"/>
    <w:rsid w:val="00F049B3"/>
    <w:rsid w:val="00F179AF"/>
    <w:rsid w:val="00F20F73"/>
    <w:rsid w:val="00F22ADC"/>
    <w:rsid w:val="00F242B4"/>
    <w:rsid w:val="00F27027"/>
    <w:rsid w:val="00F324D9"/>
    <w:rsid w:val="00F50B1D"/>
    <w:rsid w:val="00F52C6C"/>
    <w:rsid w:val="00F651F8"/>
    <w:rsid w:val="00F71E7E"/>
    <w:rsid w:val="00F85241"/>
    <w:rsid w:val="00F92CA1"/>
    <w:rsid w:val="00F96539"/>
    <w:rsid w:val="00FB32C5"/>
    <w:rsid w:val="00FC1A59"/>
    <w:rsid w:val="00FD0266"/>
    <w:rsid w:val="00FE0A7A"/>
    <w:rsid w:val="00FE2528"/>
    <w:rsid w:val="00FE54CD"/>
    <w:rsid w:val="00FF1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2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Hyperlink">
    <w:name w:val="Hyperlink"/>
    <w:basedOn w:val="DefaultParagraphFont"/>
    <w:rsid w:val="00413982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3F7FF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vocabulary%20templates\student%20char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student chart</Template>
  <TotalTime>3</TotalTime>
  <Pages>1</Pages>
  <Words>128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</dc:creator>
  <cp:keywords/>
  <dc:description/>
  <cp:lastModifiedBy>Barb</cp:lastModifiedBy>
  <cp:revision>2</cp:revision>
  <cp:lastPrinted>2009-05-20T21:42:00Z</cp:lastPrinted>
  <dcterms:created xsi:type="dcterms:W3CDTF">2009-06-01T02:07:00Z</dcterms:created>
  <dcterms:modified xsi:type="dcterms:W3CDTF">2009-06-01T02:07:00Z</dcterms:modified>
</cp:coreProperties>
</file>